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F69" w:rsidRPr="00B674EC" w:rsidRDefault="00D05F69" w:rsidP="00B674E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674EC">
        <w:rPr>
          <w:rFonts w:ascii="Times New Roman" w:hAnsi="Times New Roman"/>
          <w:b/>
          <w:sz w:val="28"/>
          <w:szCs w:val="28"/>
        </w:rPr>
        <w:t>Муниципальное  автономное дошкольное образовательное учреждение</w:t>
      </w:r>
    </w:p>
    <w:p w:rsidR="00D05F69" w:rsidRPr="00B674EC" w:rsidRDefault="00D05F69" w:rsidP="00B674EC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674EC">
        <w:rPr>
          <w:rFonts w:ascii="Times New Roman" w:hAnsi="Times New Roman"/>
          <w:b/>
          <w:sz w:val="28"/>
          <w:szCs w:val="28"/>
        </w:rPr>
        <w:t>МАДОУ «Детский сад №73 «ОГОНЁК»</w:t>
      </w:r>
    </w:p>
    <w:p w:rsidR="00D05F69" w:rsidRPr="00B674EC" w:rsidRDefault="00D05F69" w:rsidP="00B674E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05F69" w:rsidRPr="00B674EC" w:rsidRDefault="00D05F69" w:rsidP="00B674E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5F69" w:rsidRPr="00B674EC" w:rsidRDefault="00D05F69" w:rsidP="00B674E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5F69" w:rsidRPr="00B674EC" w:rsidRDefault="00D05F69" w:rsidP="00B674EC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5F69" w:rsidRPr="00B674EC" w:rsidRDefault="00D05F69" w:rsidP="00B674EC">
      <w:pPr>
        <w:spacing w:after="0" w:line="360" w:lineRule="auto"/>
        <w:ind w:firstLine="709"/>
        <w:jc w:val="center"/>
        <w:rPr>
          <w:rFonts w:ascii="Times New Roman" w:hAnsi="Times New Roman" w:cs="Aharoni"/>
          <w:b/>
          <w:i/>
          <w:sz w:val="56"/>
          <w:szCs w:val="56"/>
          <w:lang w:bidi="he-IL"/>
        </w:rPr>
      </w:pPr>
      <w:r w:rsidRPr="00B674EC">
        <w:rPr>
          <w:rFonts w:ascii="Times New Roman" w:hAnsi="Times New Roman" w:cs="Aharoni"/>
          <w:b/>
          <w:i/>
          <w:sz w:val="56"/>
          <w:szCs w:val="56"/>
          <w:lang w:bidi="he-IL"/>
        </w:rPr>
        <w:t>Тема:</w:t>
      </w:r>
      <w:r w:rsidRPr="003E42F6">
        <w:rPr>
          <w:rFonts w:ascii="Times New Roman" w:hAnsi="Times New Roman"/>
          <w:sz w:val="24"/>
          <w:szCs w:val="24"/>
        </w:rPr>
        <w:t xml:space="preserve"> </w:t>
      </w:r>
      <w:r w:rsidRPr="003E42F6">
        <w:rPr>
          <w:rFonts w:ascii="Times New Roman" w:hAnsi="Times New Roman" w:cs="Aharoni"/>
          <w:b/>
          <w:i/>
          <w:sz w:val="56"/>
          <w:szCs w:val="56"/>
          <w:lang w:bidi="he-IL"/>
        </w:rPr>
        <w:t>«Ваш ребенок</w:t>
      </w:r>
      <w:r>
        <w:rPr>
          <w:rFonts w:ascii="Times New Roman" w:hAnsi="Times New Roman" w:cs="Aharoni"/>
          <w:b/>
          <w:i/>
          <w:sz w:val="56"/>
          <w:szCs w:val="56"/>
          <w:lang w:bidi="he-IL"/>
        </w:rPr>
        <w:t xml:space="preserve"> 4 – 5 лет»</w:t>
      </w:r>
    </w:p>
    <w:p w:rsidR="00D05F69" w:rsidRPr="00B674EC" w:rsidRDefault="00D05F69" w:rsidP="00B674EC">
      <w:pPr>
        <w:spacing w:after="0" w:line="360" w:lineRule="auto"/>
        <w:ind w:firstLine="709"/>
        <w:jc w:val="center"/>
        <w:rPr>
          <w:rFonts w:ascii="Times New Roman" w:hAnsi="Times New Roman" w:cs="Aharoni"/>
          <w:b/>
          <w:i/>
          <w:sz w:val="72"/>
          <w:szCs w:val="72"/>
          <w:lang w:bidi="he-IL"/>
        </w:rPr>
      </w:pPr>
      <w:r w:rsidRPr="00516A47">
        <w:rPr>
          <w:rFonts w:ascii="Times New Roman" w:hAnsi="Times New Roman" w:cs="Aharoni"/>
          <w:b/>
          <w:i/>
          <w:noProof/>
          <w:sz w:val="72"/>
          <w:szCs w:val="72"/>
          <w:lang w:eastAsia="ru-RU" w:bidi="he-I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254.25pt;height:290.25pt;visibility:visible">
            <v:imagedata r:id="rId4" o:title=""/>
          </v:shape>
        </w:pict>
      </w:r>
    </w:p>
    <w:p w:rsidR="00D05F69" w:rsidRPr="00B674EC" w:rsidRDefault="00D05F69" w:rsidP="00B674EC">
      <w:pPr>
        <w:spacing w:after="0" w:line="240" w:lineRule="auto"/>
        <w:ind w:firstLine="709"/>
        <w:jc w:val="right"/>
        <w:rPr>
          <w:rFonts w:ascii="Times New Roman" w:hAnsi="Times New Roman"/>
          <w:b/>
          <w:sz w:val="32"/>
          <w:szCs w:val="32"/>
        </w:rPr>
      </w:pPr>
      <w:r w:rsidRPr="00B674EC">
        <w:rPr>
          <w:rFonts w:ascii="Times New Roman" w:hAnsi="Times New Roman"/>
          <w:sz w:val="32"/>
          <w:szCs w:val="32"/>
        </w:rPr>
        <w:t xml:space="preserve">           </w:t>
      </w:r>
      <w:r w:rsidRPr="00B674EC">
        <w:rPr>
          <w:rFonts w:ascii="Times New Roman" w:hAnsi="Times New Roman"/>
          <w:b/>
          <w:sz w:val="32"/>
          <w:szCs w:val="32"/>
        </w:rPr>
        <w:t xml:space="preserve">Консультация   для    родителей         </w:t>
      </w:r>
    </w:p>
    <w:p w:rsidR="00D05F69" w:rsidRPr="00B674EC" w:rsidRDefault="00D05F69" w:rsidP="00B674EC">
      <w:pPr>
        <w:spacing w:after="0" w:line="240" w:lineRule="auto"/>
        <w:ind w:firstLine="709"/>
        <w:jc w:val="right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средн</w:t>
      </w:r>
      <w:r w:rsidRPr="00B674EC">
        <w:rPr>
          <w:rFonts w:ascii="Times New Roman" w:hAnsi="Times New Roman"/>
          <w:b/>
          <w:sz w:val="32"/>
          <w:szCs w:val="32"/>
        </w:rPr>
        <w:t xml:space="preserve">ей     группы      </w:t>
      </w:r>
    </w:p>
    <w:p w:rsidR="00D05F69" w:rsidRPr="00B674EC" w:rsidRDefault="00D05F69" w:rsidP="00B674EC">
      <w:pPr>
        <w:spacing w:after="0" w:line="240" w:lineRule="auto"/>
        <w:ind w:firstLine="709"/>
        <w:jc w:val="right"/>
        <w:rPr>
          <w:rFonts w:ascii="Times New Roman" w:hAnsi="Times New Roman"/>
          <w:sz w:val="32"/>
          <w:szCs w:val="32"/>
        </w:rPr>
      </w:pPr>
      <w:r w:rsidRPr="00B674EC">
        <w:rPr>
          <w:rFonts w:ascii="Times New Roman" w:hAnsi="Times New Roman"/>
          <w:sz w:val="32"/>
          <w:szCs w:val="32"/>
        </w:rPr>
        <w:t xml:space="preserve">     Подготовила   педагог - психолог:              </w:t>
      </w:r>
    </w:p>
    <w:p w:rsidR="00D05F69" w:rsidRPr="00B674EC" w:rsidRDefault="00D05F69" w:rsidP="00B674EC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</w:rPr>
      </w:pPr>
      <w:r w:rsidRPr="00B674EC">
        <w:rPr>
          <w:rFonts w:ascii="Times New Roman" w:hAnsi="Times New Roman"/>
          <w:sz w:val="32"/>
          <w:szCs w:val="32"/>
        </w:rPr>
        <w:t xml:space="preserve">                   Бугуцкая    Е. Н. </w:t>
      </w:r>
    </w:p>
    <w:p w:rsidR="00D05F69" w:rsidRPr="00B674EC" w:rsidRDefault="00D05F69" w:rsidP="00B674EC">
      <w:pPr>
        <w:spacing w:after="0" w:line="360" w:lineRule="auto"/>
        <w:ind w:firstLine="709"/>
        <w:jc w:val="both"/>
        <w:rPr>
          <w:rFonts w:ascii="Times New Roman" w:hAnsi="Times New Roman"/>
          <w:sz w:val="32"/>
          <w:szCs w:val="32"/>
        </w:rPr>
      </w:pPr>
    </w:p>
    <w:p w:rsidR="00D05F69" w:rsidRPr="00B674EC" w:rsidRDefault="00D05F69" w:rsidP="00B674E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5F69" w:rsidRPr="00B674EC" w:rsidRDefault="00D05F69" w:rsidP="00B674E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5F69" w:rsidRDefault="00D05F69" w:rsidP="00B674E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D05F69" w:rsidRDefault="00D05F69" w:rsidP="00B674E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D05F69" w:rsidRPr="00B674EC" w:rsidRDefault="00D05F69" w:rsidP="00B674E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D05F69" w:rsidRPr="00B674EC" w:rsidRDefault="00D05F69" w:rsidP="00B674EC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674EC">
        <w:rPr>
          <w:rFonts w:ascii="Times New Roman" w:hAnsi="Times New Roman"/>
          <w:sz w:val="28"/>
          <w:szCs w:val="28"/>
        </w:rPr>
        <w:t>г. Набережные Челны, 2016</w:t>
      </w:r>
    </w:p>
    <w:p w:rsidR="00D05F69" w:rsidRPr="00993AAD" w:rsidRDefault="00D05F69" w:rsidP="00993AAD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93AAD">
        <w:rPr>
          <w:rFonts w:ascii="Times New Roman" w:hAnsi="Times New Roman"/>
          <w:b/>
          <w:sz w:val="28"/>
          <w:szCs w:val="28"/>
        </w:rPr>
        <w:t>Консультация для родителей</w:t>
      </w:r>
      <w:r w:rsidRPr="00993AAD">
        <w:rPr>
          <w:rFonts w:ascii="Times New Roman" w:hAnsi="Times New Roman"/>
          <w:sz w:val="28"/>
          <w:szCs w:val="28"/>
        </w:rPr>
        <w:t xml:space="preserve">: </w:t>
      </w:r>
      <w:r w:rsidRPr="00993AAD">
        <w:rPr>
          <w:rFonts w:ascii="Times New Roman" w:hAnsi="Times New Roman"/>
          <w:b/>
          <w:sz w:val="28"/>
          <w:szCs w:val="28"/>
        </w:rPr>
        <w:t>«Ваш ребенок 4 – 5 лет ».</w:t>
      </w:r>
    </w:p>
    <w:p w:rsidR="00D05F69" w:rsidRPr="00993AAD" w:rsidRDefault="00D05F69" w:rsidP="00993AAD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16A47"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Рисунок 5" o:spid="_x0000_i1026" type="#_x0000_t75" style="width:435pt;height:116.25pt;visibility:visible">
            <v:imagedata r:id="rId5" o:title=""/>
          </v:shape>
        </w:pict>
      </w:r>
    </w:p>
    <w:p w:rsidR="00D05F69" w:rsidRPr="00993AAD" w:rsidRDefault="00D05F69" w:rsidP="00993AA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D05F69" w:rsidRPr="00993AAD" w:rsidRDefault="00D05F69" w:rsidP="00993AAD">
      <w:pPr>
        <w:spacing w:after="0" w:line="360" w:lineRule="auto"/>
        <w:ind w:firstLine="709"/>
        <w:jc w:val="center"/>
        <w:rPr>
          <w:rFonts w:ascii="Times New Roman" w:hAnsi="Times New Roman"/>
          <w:i/>
          <w:sz w:val="24"/>
          <w:szCs w:val="24"/>
        </w:rPr>
      </w:pPr>
      <w:r w:rsidRPr="00993AAD">
        <w:rPr>
          <w:rFonts w:ascii="Times New Roman" w:hAnsi="Times New Roman"/>
          <w:b/>
          <w:i/>
          <w:sz w:val="24"/>
          <w:szCs w:val="24"/>
        </w:rPr>
        <w:t>Уважаемые родители наших дорогих воспитанников!</w:t>
      </w:r>
    </w:p>
    <w:p w:rsidR="00D05F69" w:rsidRPr="00993AAD" w:rsidRDefault="00D05F69" w:rsidP="00993AAD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93AAD">
        <w:rPr>
          <w:rFonts w:ascii="Times New Roman" w:hAnsi="Times New Roman"/>
          <w:i/>
          <w:sz w:val="24"/>
          <w:szCs w:val="24"/>
        </w:rPr>
        <w:t xml:space="preserve">Перед Вами находится </w:t>
      </w:r>
      <w:r>
        <w:rPr>
          <w:rFonts w:ascii="Times New Roman" w:hAnsi="Times New Roman"/>
          <w:i/>
          <w:sz w:val="24"/>
          <w:szCs w:val="24"/>
        </w:rPr>
        <w:t>интересный</w:t>
      </w:r>
      <w:r w:rsidRPr="00993AAD">
        <w:rPr>
          <w:rFonts w:ascii="Times New Roman" w:hAnsi="Times New Roman"/>
          <w:i/>
          <w:sz w:val="24"/>
          <w:szCs w:val="24"/>
        </w:rPr>
        <w:t xml:space="preserve"> материал</w:t>
      </w:r>
      <w:r>
        <w:rPr>
          <w:rFonts w:ascii="Times New Roman" w:hAnsi="Times New Roman"/>
          <w:i/>
          <w:sz w:val="24"/>
          <w:szCs w:val="24"/>
        </w:rPr>
        <w:t>, который позволит Вам, познакомится с возрастными нормами развития детей 4-5 лет. Расширить Ваш уровень  знания о характерных особенностях Ваших деток. Всё это Вам пригодится для лучшего взаимопонимания и добра в семье.</w:t>
      </w:r>
      <w:r w:rsidRPr="00993AAD">
        <w:rPr>
          <w:rFonts w:ascii="Times New Roman" w:hAnsi="Times New Roman"/>
          <w:i/>
          <w:sz w:val="24"/>
          <w:szCs w:val="24"/>
        </w:rPr>
        <w:t xml:space="preserve"> Приятного изучения материала </w:t>
      </w:r>
      <w:r w:rsidRPr="00993AAD">
        <w:rPr>
          <w:rFonts w:ascii="Times New Roman" w:hAnsi="Times New Roman"/>
          <w:i/>
          <w:sz w:val="24"/>
          <w:szCs w:val="24"/>
        </w:rPr>
        <w:sym w:font="Wingdings" w:char="F04A"/>
      </w:r>
      <w:r w:rsidRPr="00993AAD">
        <w:rPr>
          <w:rFonts w:ascii="Times New Roman" w:hAnsi="Times New Roman"/>
          <w:i/>
          <w:sz w:val="24"/>
          <w:szCs w:val="24"/>
        </w:rPr>
        <w:t xml:space="preserve">  По всем возникающим вопросам жду от Вас личных вопрос.</w:t>
      </w:r>
    </w:p>
    <w:p w:rsidR="00D05F69" w:rsidRPr="00C655BD" w:rsidRDefault="00D05F69" w:rsidP="00C655BD">
      <w:pPr>
        <w:spacing w:after="0" w:line="36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516A47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4" o:spid="_x0000_i1027" type="#_x0000_t75" style="width:105pt;height:135.75pt;visibility:visible">
            <v:imagedata r:id="rId6" o:title=""/>
          </v:shape>
        </w:pict>
      </w:r>
    </w:p>
    <w:p w:rsidR="00D05F69" w:rsidRPr="00EC331B" w:rsidRDefault="00D05F69" w:rsidP="00C655BD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674EC">
        <w:rPr>
          <w:rFonts w:ascii="Times New Roman" w:hAnsi="Times New Roman"/>
          <w:sz w:val="24"/>
          <w:szCs w:val="24"/>
        </w:rPr>
        <w:t xml:space="preserve">Теперь </w:t>
      </w:r>
      <w:r w:rsidRPr="00EC331B">
        <w:rPr>
          <w:rFonts w:ascii="Times New Roman" w:hAnsi="Times New Roman"/>
          <w:b/>
          <w:sz w:val="24"/>
          <w:szCs w:val="24"/>
        </w:rPr>
        <w:t>кругозор ребенка</w:t>
      </w:r>
      <w:r w:rsidRPr="00B674EC">
        <w:rPr>
          <w:rFonts w:ascii="Times New Roman" w:hAnsi="Times New Roman"/>
          <w:sz w:val="24"/>
          <w:szCs w:val="24"/>
        </w:rPr>
        <w:t xml:space="preserve"> </w:t>
      </w:r>
      <w:r w:rsidRPr="00EC331B">
        <w:rPr>
          <w:rFonts w:ascii="Times New Roman" w:hAnsi="Times New Roman"/>
          <w:b/>
          <w:sz w:val="24"/>
          <w:szCs w:val="24"/>
        </w:rPr>
        <w:t xml:space="preserve">расширяется </w:t>
      </w:r>
      <w:r w:rsidRPr="00B674EC">
        <w:rPr>
          <w:rFonts w:ascii="Times New Roman" w:hAnsi="Times New Roman"/>
          <w:sz w:val="24"/>
          <w:szCs w:val="24"/>
        </w:rPr>
        <w:t xml:space="preserve">не только в ходе практических наблюдений и экспериментирования, которые доминировали в младшем дошкольном возрасте, но и </w:t>
      </w:r>
      <w:r w:rsidRPr="00EC331B">
        <w:rPr>
          <w:rFonts w:ascii="Times New Roman" w:hAnsi="Times New Roman"/>
          <w:b/>
          <w:sz w:val="24"/>
          <w:szCs w:val="24"/>
        </w:rPr>
        <w:t xml:space="preserve">через рассказ. </w:t>
      </w:r>
    </w:p>
    <w:p w:rsidR="00D05F69" w:rsidRPr="00B674EC" w:rsidRDefault="00D05F69" w:rsidP="00C655B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5F69" w:rsidRPr="00B674EC" w:rsidRDefault="00D05F69" w:rsidP="00C655B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331B">
        <w:rPr>
          <w:rFonts w:ascii="Times New Roman" w:hAnsi="Times New Roman"/>
          <w:b/>
          <w:sz w:val="24"/>
          <w:szCs w:val="24"/>
        </w:rPr>
        <w:t>Уделяйте</w:t>
      </w:r>
      <w:r w:rsidRPr="00B674EC">
        <w:rPr>
          <w:rFonts w:ascii="Times New Roman" w:hAnsi="Times New Roman"/>
          <w:sz w:val="24"/>
          <w:szCs w:val="24"/>
        </w:rPr>
        <w:t xml:space="preserve"> достаточно </w:t>
      </w:r>
      <w:r w:rsidRPr="00EC331B">
        <w:rPr>
          <w:rFonts w:ascii="Times New Roman" w:hAnsi="Times New Roman"/>
          <w:b/>
          <w:sz w:val="24"/>
          <w:szCs w:val="24"/>
        </w:rPr>
        <w:t>времени познавательным беседам с детьми</w:t>
      </w:r>
      <w:r w:rsidRPr="00B674EC">
        <w:rPr>
          <w:rFonts w:ascii="Times New Roman" w:hAnsi="Times New Roman"/>
          <w:sz w:val="24"/>
          <w:szCs w:val="24"/>
        </w:rPr>
        <w:t xml:space="preserve">. Начинайте </w:t>
      </w:r>
      <w:r w:rsidRPr="00EC331B">
        <w:rPr>
          <w:rFonts w:ascii="Times New Roman" w:hAnsi="Times New Roman"/>
          <w:sz w:val="24"/>
          <w:szCs w:val="24"/>
          <w:u w:val="single"/>
        </w:rPr>
        <w:t>читать</w:t>
      </w:r>
      <w:r w:rsidRPr="00B674EC">
        <w:rPr>
          <w:rFonts w:ascii="Times New Roman" w:hAnsi="Times New Roman"/>
          <w:sz w:val="24"/>
          <w:szCs w:val="24"/>
        </w:rPr>
        <w:t xml:space="preserve"> им не только художественную, но и </w:t>
      </w:r>
      <w:r w:rsidRPr="00EC331B">
        <w:rPr>
          <w:rFonts w:ascii="Times New Roman" w:hAnsi="Times New Roman"/>
          <w:sz w:val="24"/>
          <w:szCs w:val="24"/>
          <w:u w:val="single"/>
        </w:rPr>
        <w:t>познавательную литературу</w:t>
      </w:r>
      <w:r w:rsidRPr="00B674EC">
        <w:rPr>
          <w:rFonts w:ascii="Times New Roman" w:hAnsi="Times New Roman"/>
          <w:sz w:val="24"/>
          <w:szCs w:val="24"/>
        </w:rPr>
        <w:t xml:space="preserve">. </w:t>
      </w:r>
    </w:p>
    <w:p w:rsidR="00D05F69" w:rsidRPr="00B674EC" w:rsidRDefault="00D05F69" w:rsidP="00C655B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5F69" w:rsidRPr="00B674EC" w:rsidRDefault="00D05F69" w:rsidP="00C655B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74EC">
        <w:rPr>
          <w:rFonts w:ascii="Times New Roman" w:hAnsi="Times New Roman"/>
          <w:sz w:val="24"/>
          <w:szCs w:val="24"/>
        </w:rPr>
        <w:t xml:space="preserve">Благодаря вашим рассказам, просмотру познавательных телепередач, видеофильмов </w:t>
      </w:r>
      <w:r w:rsidRPr="00EC331B">
        <w:rPr>
          <w:rFonts w:ascii="Times New Roman" w:hAnsi="Times New Roman"/>
          <w:b/>
          <w:sz w:val="24"/>
          <w:szCs w:val="24"/>
        </w:rPr>
        <w:t>ребенок отрывается от мира "здесь и сейчас".</w:t>
      </w:r>
      <w:r w:rsidRPr="00B674EC">
        <w:rPr>
          <w:rFonts w:ascii="Times New Roman" w:hAnsi="Times New Roman"/>
          <w:sz w:val="24"/>
          <w:szCs w:val="24"/>
        </w:rPr>
        <w:t xml:space="preserve"> Он активно интересуется животными, которых видел только по телевизору или на картинке, слушает рассказы об океане и о пустыне, о других странах и людях, которые в них живут и т.п. </w:t>
      </w:r>
      <w:r w:rsidRPr="00EC331B">
        <w:rPr>
          <w:rFonts w:ascii="Times New Roman" w:hAnsi="Times New Roman"/>
          <w:b/>
          <w:sz w:val="24"/>
          <w:szCs w:val="24"/>
        </w:rPr>
        <w:t>Дети</w:t>
      </w:r>
      <w:r w:rsidRPr="00B674EC">
        <w:rPr>
          <w:rFonts w:ascii="Times New Roman" w:hAnsi="Times New Roman"/>
          <w:sz w:val="24"/>
          <w:szCs w:val="24"/>
        </w:rPr>
        <w:t xml:space="preserve"> также </w:t>
      </w:r>
      <w:r w:rsidRPr="00EC331B">
        <w:rPr>
          <w:rFonts w:ascii="Times New Roman" w:hAnsi="Times New Roman"/>
          <w:b/>
          <w:sz w:val="24"/>
          <w:szCs w:val="24"/>
        </w:rPr>
        <w:t>с удовольствием слушают истории из жизни родителей</w:t>
      </w:r>
      <w:r w:rsidRPr="00B674EC">
        <w:rPr>
          <w:rFonts w:ascii="Times New Roman" w:hAnsi="Times New Roman"/>
          <w:sz w:val="24"/>
          <w:szCs w:val="24"/>
        </w:rPr>
        <w:t xml:space="preserve"> или других людей. </w:t>
      </w:r>
    </w:p>
    <w:p w:rsidR="00D05F69" w:rsidRPr="00B674EC" w:rsidRDefault="00D05F69" w:rsidP="00C655B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74EC">
        <w:rPr>
          <w:rFonts w:ascii="Times New Roman" w:hAnsi="Times New Roman"/>
          <w:sz w:val="24"/>
          <w:szCs w:val="24"/>
        </w:rPr>
        <w:t xml:space="preserve">Четырехлетний ребенок часто </w:t>
      </w:r>
      <w:r w:rsidRPr="00EC331B">
        <w:rPr>
          <w:rFonts w:ascii="Times New Roman" w:hAnsi="Times New Roman"/>
          <w:b/>
          <w:sz w:val="24"/>
          <w:szCs w:val="24"/>
        </w:rPr>
        <w:t>задает вопрос: "Почему?".</w:t>
      </w:r>
      <w:r w:rsidRPr="00B674EC">
        <w:rPr>
          <w:rFonts w:ascii="Times New Roman" w:hAnsi="Times New Roman"/>
          <w:sz w:val="24"/>
          <w:szCs w:val="24"/>
        </w:rPr>
        <w:t xml:space="preserve"> Ему становятся </w:t>
      </w:r>
      <w:r w:rsidRPr="00EC331B">
        <w:rPr>
          <w:rFonts w:ascii="Times New Roman" w:hAnsi="Times New Roman"/>
          <w:sz w:val="24"/>
          <w:szCs w:val="24"/>
          <w:u w:val="single"/>
        </w:rPr>
        <w:t>интересны внутренние связи</w:t>
      </w:r>
      <w:r w:rsidRPr="00B674EC">
        <w:rPr>
          <w:rFonts w:ascii="Times New Roman" w:hAnsi="Times New Roman"/>
          <w:sz w:val="24"/>
          <w:szCs w:val="24"/>
        </w:rPr>
        <w:t xml:space="preserve"> явлений и прежде всего </w:t>
      </w:r>
      <w:r w:rsidRPr="00EC331B">
        <w:rPr>
          <w:rFonts w:ascii="Times New Roman" w:hAnsi="Times New Roman"/>
          <w:sz w:val="24"/>
          <w:szCs w:val="24"/>
          <w:u w:val="single"/>
        </w:rPr>
        <w:t>причинно-следственные отношения</w:t>
      </w:r>
      <w:r w:rsidRPr="00B674EC">
        <w:rPr>
          <w:rFonts w:ascii="Times New Roman" w:hAnsi="Times New Roman"/>
          <w:sz w:val="24"/>
          <w:szCs w:val="24"/>
        </w:rPr>
        <w:t xml:space="preserve">. Разумеется, его пониманию пока доступны лишь наиболее наглядные и несложные примеры таких зависимостей. </w:t>
      </w:r>
    </w:p>
    <w:p w:rsidR="00D05F69" w:rsidRPr="00B674EC" w:rsidRDefault="00D05F69" w:rsidP="00C655B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74EC">
        <w:rPr>
          <w:rFonts w:ascii="Times New Roman" w:hAnsi="Times New Roman"/>
          <w:sz w:val="24"/>
          <w:szCs w:val="24"/>
        </w:rPr>
        <w:t xml:space="preserve">Отвечая на вопрос ребенка, не пускайтесь в пространные и чрезмерно научные объяснения. </w:t>
      </w:r>
      <w:r w:rsidRPr="00EC331B">
        <w:rPr>
          <w:rFonts w:ascii="Times New Roman" w:hAnsi="Times New Roman"/>
          <w:b/>
          <w:sz w:val="24"/>
          <w:szCs w:val="24"/>
        </w:rPr>
        <w:t>Постарайтесь сформулировать мысль как можно более лаконично</w:t>
      </w:r>
      <w:r w:rsidRPr="00B674EC">
        <w:rPr>
          <w:rFonts w:ascii="Times New Roman" w:hAnsi="Times New Roman"/>
          <w:sz w:val="24"/>
          <w:szCs w:val="24"/>
        </w:rPr>
        <w:t xml:space="preserve">. Иногда </w:t>
      </w:r>
      <w:r w:rsidRPr="00EC331B">
        <w:rPr>
          <w:rFonts w:ascii="Times New Roman" w:hAnsi="Times New Roman"/>
          <w:b/>
          <w:sz w:val="24"/>
          <w:szCs w:val="24"/>
        </w:rPr>
        <w:t>достаточно просто рассказать о связи одного явления с другим</w:t>
      </w:r>
      <w:r w:rsidRPr="00B674EC">
        <w:rPr>
          <w:rFonts w:ascii="Times New Roman" w:hAnsi="Times New Roman"/>
          <w:sz w:val="24"/>
          <w:szCs w:val="24"/>
        </w:rPr>
        <w:t xml:space="preserve">. Например, на вопрос, откуда взялась молния, достаточно ответить: "Тучи столкнулись друг с другом", - не вводя понятие статического электричества. Но </w:t>
      </w:r>
      <w:r w:rsidRPr="00EC331B">
        <w:rPr>
          <w:rFonts w:ascii="Times New Roman" w:hAnsi="Times New Roman"/>
          <w:sz w:val="24"/>
          <w:szCs w:val="24"/>
          <w:u w:val="single"/>
        </w:rPr>
        <w:t>объяснение всегда должно быть правильным с научной точки зрения и содержать достоверную информацию.</w:t>
      </w:r>
      <w:r w:rsidRPr="00B674EC">
        <w:rPr>
          <w:rFonts w:ascii="Times New Roman" w:hAnsi="Times New Roman"/>
          <w:sz w:val="24"/>
          <w:szCs w:val="24"/>
        </w:rPr>
        <w:t xml:space="preserve"> Дети </w:t>
      </w:r>
      <w:r w:rsidRPr="00EC331B">
        <w:rPr>
          <w:rFonts w:ascii="Times New Roman" w:hAnsi="Times New Roman"/>
          <w:b/>
          <w:sz w:val="24"/>
          <w:szCs w:val="24"/>
        </w:rPr>
        <w:t>пробуют выстраивать и первые собственные умозаключения.</w:t>
      </w:r>
      <w:r w:rsidRPr="00B674EC">
        <w:rPr>
          <w:rFonts w:ascii="Times New Roman" w:hAnsi="Times New Roman"/>
          <w:sz w:val="24"/>
          <w:szCs w:val="24"/>
        </w:rPr>
        <w:t xml:space="preserve"> Например, четырехлетний малыш стоит на диване и поочередно бросает на пол кубик, мячик, медвежонка. Затем сам спрыгивает с дивана и задает вопрос: "Так это что, все будет вниз падать, если его отпустить?". </w:t>
      </w:r>
    </w:p>
    <w:p w:rsidR="00D05F69" w:rsidRPr="00B674EC" w:rsidRDefault="00D05F69" w:rsidP="00C655B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331B">
        <w:rPr>
          <w:rFonts w:ascii="Times New Roman" w:hAnsi="Times New Roman"/>
          <w:b/>
          <w:sz w:val="24"/>
          <w:szCs w:val="24"/>
        </w:rPr>
        <w:t>Внимательно выслушивайте все рассуждения</w:t>
      </w:r>
      <w:r w:rsidRPr="00B674EC">
        <w:rPr>
          <w:rFonts w:ascii="Times New Roman" w:hAnsi="Times New Roman"/>
          <w:sz w:val="24"/>
          <w:szCs w:val="24"/>
        </w:rPr>
        <w:t xml:space="preserve"> и </w:t>
      </w:r>
      <w:r w:rsidRPr="00EC331B">
        <w:rPr>
          <w:rFonts w:ascii="Times New Roman" w:hAnsi="Times New Roman"/>
          <w:sz w:val="24"/>
          <w:szCs w:val="24"/>
          <w:u w:val="single"/>
        </w:rPr>
        <w:t>не торопитесь вносить в них свои корректив.</w:t>
      </w:r>
      <w:r w:rsidRPr="00B674EC">
        <w:rPr>
          <w:rFonts w:ascii="Times New Roman" w:hAnsi="Times New Roman"/>
          <w:sz w:val="24"/>
          <w:szCs w:val="24"/>
        </w:rPr>
        <w:t xml:space="preserve"> В этом возрасте </w:t>
      </w:r>
      <w:r w:rsidRPr="00EC331B">
        <w:rPr>
          <w:rFonts w:ascii="Times New Roman" w:hAnsi="Times New Roman"/>
          <w:b/>
          <w:sz w:val="24"/>
          <w:szCs w:val="24"/>
        </w:rPr>
        <w:t>важна</w:t>
      </w:r>
      <w:r w:rsidRPr="00B674EC">
        <w:rPr>
          <w:rFonts w:ascii="Times New Roman" w:hAnsi="Times New Roman"/>
          <w:sz w:val="24"/>
          <w:szCs w:val="24"/>
        </w:rPr>
        <w:t xml:space="preserve"> не правильность вывода, а </w:t>
      </w:r>
      <w:r w:rsidRPr="00EC331B">
        <w:rPr>
          <w:rFonts w:ascii="Times New Roman" w:hAnsi="Times New Roman"/>
          <w:b/>
          <w:sz w:val="24"/>
          <w:szCs w:val="24"/>
        </w:rPr>
        <w:t>само стремление малыша рассуждать и думать.</w:t>
      </w:r>
      <w:r w:rsidRPr="00B674EC">
        <w:rPr>
          <w:rFonts w:ascii="Times New Roman" w:hAnsi="Times New Roman"/>
          <w:sz w:val="24"/>
          <w:szCs w:val="24"/>
        </w:rPr>
        <w:t xml:space="preserve"> Проявляйте </w:t>
      </w:r>
      <w:r w:rsidRPr="00EC331B">
        <w:rPr>
          <w:rFonts w:ascii="Times New Roman" w:hAnsi="Times New Roman"/>
          <w:b/>
          <w:sz w:val="24"/>
          <w:szCs w:val="24"/>
        </w:rPr>
        <w:t>уважение к его интеллектуальному труду.</w:t>
      </w:r>
      <w:r w:rsidRPr="00B674EC">
        <w:rPr>
          <w:rFonts w:ascii="Times New Roman" w:hAnsi="Times New Roman"/>
          <w:sz w:val="24"/>
          <w:szCs w:val="24"/>
        </w:rPr>
        <w:t xml:space="preserve"> </w:t>
      </w:r>
      <w:r w:rsidRPr="00EC331B">
        <w:rPr>
          <w:rFonts w:ascii="Times New Roman" w:hAnsi="Times New Roman"/>
          <w:sz w:val="24"/>
          <w:szCs w:val="24"/>
          <w:u w:val="single"/>
        </w:rPr>
        <w:t>Шутки и насмешливый критический тон при обсуждении мыслей ребенка недопустимы.</w:t>
      </w:r>
      <w:r w:rsidRPr="00B674EC">
        <w:rPr>
          <w:rFonts w:ascii="Times New Roman" w:hAnsi="Times New Roman"/>
          <w:sz w:val="24"/>
          <w:szCs w:val="24"/>
        </w:rPr>
        <w:t xml:space="preserve"> </w:t>
      </w:r>
    </w:p>
    <w:p w:rsidR="00D05F69" w:rsidRPr="00B674EC" w:rsidRDefault="00D05F69" w:rsidP="00C655B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74EC">
        <w:rPr>
          <w:rFonts w:ascii="Times New Roman" w:hAnsi="Times New Roman"/>
          <w:sz w:val="24"/>
          <w:szCs w:val="24"/>
        </w:rPr>
        <w:t xml:space="preserve">У некоторых детей негромкая речь "для себя" - так называемое "приборматывание" по ходу деятельности, ярко выраженное в младшем возрасте, еще сохраняется. Она помогает малышу организовать и спланировать свою деятельность. Не следует запрещать детям негромко проговаривать свои действия в ходе работы. </w:t>
      </w:r>
    </w:p>
    <w:p w:rsidR="00D05F69" w:rsidRPr="00B674EC" w:rsidRDefault="00D05F69" w:rsidP="00C655B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74EC">
        <w:rPr>
          <w:rFonts w:ascii="Times New Roman" w:hAnsi="Times New Roman"/>
          <w:sz w:val="24"/>
          <w:szCs w:val="24"/>
        </w:rPr>
        <w:t xml:space="preserve">Наряду с интересом к реальным причинным связям явлений ребенок четырех лет обретает </w:t>
      </w:r>
      <w:r w:rsidRPr="00EC331B">
        <w:rPr>
          <w:rFonts w:ascii="Times New Roman" w:hAnsi="Times New Roman"/>
          <w:b/>
          <w:sz w:val="24"/>
          <w:szCs w:val="24"/>
        </w:rPr>
        <w:t>способность воспринимать и воображать</w:t>
      </w:r>
      <w:r w:rsidRPr="00B674EC">
        <w:rPr>
          <w:rFonts w:ascii="Times New Roman" w:hAnsi="Times New Roman"/>
          <w:sz w:val="24"/>
          <w:szCs w:val="24"/>
        </w:rPr>
        <w:t xml:space="preserve"> себе на основе словесного описания различные миры - например, замок принцессы, саму принцессу и принца, события, волшебников и т.п. Игра в бытовую ситуацию - поход в магазин, посещение доктора, приготовление обеда для семьи - воспроизводит опыт ребенка и задействует его память и репродуктивное, воспроизводящее воображение, в то время как игра в волшебный сюжет требует активной работы продуктивного, созидающего воображения. Эти два вида игры не заменяют друг друга. </w:t>
      </w:r>
    </w:p>
    <w:p w:rsidR="00D05F69" w:rsidRPr="00B674EC" w:rsidRDefault="00D05F69" w:rsidP="00C655B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331B">
        <w:rPr>
          <w:rFonts w:ascii="Times New Roman" w:hAnsi="Times New Roman"/>
          <w:b/>
          <w:sz w:val="24"/>
          <w:szCs w:val="24"/>
        </w:rPr>
        <w:t>Читайте и рассказывайте детям сказки.</w:t>
      </w:r>
      <w:r w:rsidRPr="00B674EC">
        <w:rPr>
          <w:rFonts w:ascii="Times New Roman" w:hAnsi="Times New Roman"/>
          <w:sz w:val="24"/>
          <w:szCs w:val="24"/>
        </w:rPr>
        <w:t xml:space="preserve"> Не спешите показывать иллюстрации (особенно низкого художественного качества). Пусть каждый представит себе Красную Шапочку по-своему. Пусть работает воображение детей. </w:t>
      </w:r>
    </w:p>
    <w:p w:rsidR="00D05F69" w:rsidRPr="00B674EC" w:rsidRDefault="00D05F69" w:rsidP="00C655B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74EC">
        <w:rPr>
          <w:rFonts w:ascii="Times New Roman" w:hAnsi="Times New Roman"/>
          <w:sz w:val="24"/>
          <w:szCs w:val="24"/>
        </w:rPr>
        <w:t xml:space="preserve">В сказках даны эталонные представления </w:t>
      </w:r>
      <w:r w:rsidRPr="00EC331B">
        <w:rPr>
          <w:rFonts w:ascii="Times New Roman" w:hAnsi="Times New Roman"/>
          <w:b/>
          <w:sz w:val="24"/>
          <w:szCs w:val="24"/>
        </w:rPr>
        <w:t>о добре и зле</w:t>
      </w:r>
      <w:r w:rsidRPr="00B674EC">
        <w:rPr>
          <w:rFonts w:ascii="Times New Roman" w:hAnsi="Times New Roman"/>
          <w:sz w:val="24"/>
          <w:szCs w:val="24"/>
        </w:rPr>
        <w:t xml:space="preserve">. Такие представления становятся основой </w:t>
      </w:r>
      <w:r w:rsidRPr="00EC331B">
        <w:rPr>
          <w:rFonts w:ascii="Times New Roman" w:hAnsi="Times New Roman"/>
          <w:b/>
          <w:sz w:val="24"/>
          <w:szCs w:val="24"/>
        </w:rPr>
        <w:t>формирования</w:t>
      </w:r>
      <w:r w:rsidRPr="00B674EC">
        <w:rPr>
          <w:rFonts w:ascii="Times New Roman" w:hAnsi="Times New Roman"/>
          <w:sz w:val="24"/>
          <w:szCs w:val="24"/>
        </w:rPr>
        <w:t xml:space="preserve"> у ребенка </w:t>
      </w:r>
      <w:r w:rsidRPr="00EC331B">
        <w:rPr>
          <w:rFonts w:ascii="Times New Roman" w:hAnsi="Times New Roman"/>
          <w:b/>
          <w:sz w:val="24"/>
          <w:szCs w:val="24"/>
        </w:rPr>
        <w:t xml:space="preserve">способности давать оценку собственным поступкам. </w:t>
      </w:r>
      <w:r w:rsidRPr="00B674EC">
        <w:rPr>
          <w:rFonts w:ascii="Times New Roman" w:hAnsi="Times New Roman"/>
          <w:sz w:val="24"/>
          <w:szCs w:val="24"/>
        </w:rPr>
        <w:t xml:space="preserve">В сказках должны быть </w:t>
      </w:r>
      <w:r w:rsidRPr="00EC331B">
        <w:rPr>
          <w:rFonts w:ascii="Times New Roman" w:hAnsi="Times New Roman"/>
          <w:sz w:val="24"/>
          <w:szCs w:val="24"/>
          <w:u w:val="single"/>
        </w:rPr>
        <w:t>отчетливо выделены хорошие и плохие герои.</w:t>
      </w:r>
      <w:r w:rsidRPr="00B674EC">
        <w:rPr>
          <w:rFonts w:ascii="Times New Roman" w:hAnsi="Times New Roman"/>
          <w:sz w:val="24"/>
          <w:szCs w:val="24"/>
        </w:rPr>
        <w:t xml:space="preserve"> </w:t>
      </w:r>
    </w:p>
    <w:p w:rsidR="00D05F69" w:rsidRPr="00B674EC" w:rsidRDefault="00D05F69" w:rsidP="00C655B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5F69" w:rsidRPr="00B674EC" w:rsidRDefault="00D05F69" w:rsidP="00C655B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74EC">
        <w:rPr>
          <w:rFonts w:ascii="Times New Roman" w:hAnsi="Times New Roman"/>
          <w:sz w:val="24"/>
          <w:szCs w:val="24"/>
        </w:rPr>
        <w:t xml:space="preserve">Дети этого возраста </w:t>
      </w:r>
      <w:r w:rsidRPr="00EC331B">
        <w:rPr>
          <w:rFonts w:ascii="Times New Roman" w:hAnsi="Times New Roman"/>
          <w:b/>
          <w:sz w:val="24"/>
          <w:szCs w:val="24"/>
        </w:rPr>
        <w:t>обожают переодеваться и наряжаться.</w:t>
      </w:r>
      <w:r w:rsidRPr="00B674EC">
        <w:rPr>
          <w:rFonts w:ascii="Times New Roman" w:hAnsi="Times New Roman"/>
          <w:sz w:val="24"/>
          <w:szCs w:val="24"/>
        </w:rPr>
        <w:t xml:space="preserve"> Предоставьте в их распоряжение как можно больше разнообразной одежды, перчатки, веера, бусы, браслеты и другие предметы, которые можно использовать для игры в "волшебный мир". Некоторые дети с удовольствием представляют себя эстрадными артистами, изображают пение с микрофоном и танцуют. </w:t>
      </w:r>
    </w:p>
    <w:p w:rsidR="00D05F69" w:rsidRPr="00B674EC" w:rsidRDefault="00D05F69" w:rsidP="00C655B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3FCB">
        <w:rPr>
          <w:rFonts w:ascii="Times New Roman" w:hAnsi="Times New Roman"/>
          <w:sz w:val="24"/>
          <w:szCs w:val="24"/>
          <w:u w:val="single"/>
        </w:rPr>
        <w:t>Эмоциональные реакции</w:t>
      </w:r>
      <w:r w:rsidRPr="00B674EC">
        <w:rPr>
          <w:rFonts w:ascii="Times New Roman" w:hAnsi="Times New Roman"/>
          <w:sz w:val="24"/>
          <w:szCs w:val="24"/>
        </w:rPr>
        <w:t xml:space="preserve"> в этом возрасте становятся </w:t>
      </w:r>
      <w:r w:rsidRPr="00903FCB">
        <w:rPr>
          <w:rFonts w:ascii="Times New Roman" w:hAnsi="Times New Roman"/>
          <w:sz w:val="24"/>
          <w:szCs w:val="24"/>
          <w:u w:val="single"/>
        </w:rPr>
        <w:t>более стабильными, уравновешенными.</w:t>
      </w:r>
      <w:r w:rsidRPr="00B674EC">
        <w:rPr>
          <w:rFonts w:ascii="Times New Roman" w:hAnsi="Times New Roman"/>
          <w:sz w:val="24"/>
          <w:szCs w:val="24"/>
        </w:rPr>
        <w:t xml:space="preserve"> Ребенок не так быстро и резко утомляется, становится более психически вынослив (что связано и с возрастающей физической выносливостью). В целом четырехлетка - жизнерадостный человек, который преимущественно пребывает в хорошем расположении духа. </w:t>
      </w:r>
    </w:p>
    <w:p w:rsidR="00D05F69" w:rsidRPr="00B674EC" w:rsidRDefault="00D05F69" w:rsidP="00C655B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5F69" w:rsidRPr="00B674EC" w:rsidRDefault="00D05F69" w:rsidP="00C655B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3FCB">
        <w:rPr>
          <w:rFonts w:ascii="Times New Roman" w:hAnsi="Times New Roman"/>
          <w:b/>
          <w:sz w:val="24"/>
          <w:szCs w:val="24"/>
        </w:rPr>
        <w:t>Сверстник становится интересен как партнер по играм.</w:t>
      </w:r>
      <w:r w:rsidRPr="00B674EC">
        <w:rPr>
          <w:rFonts w:ascii="Times New Roman" w:hAnsi="Times New Roman"/>
          <w:sz w:val="24"/>
          <w:szCs w:val="24"/>
        </w:rPr>
        <w:t xml:space="preserve"> Ребенок страдает, если никто не хочет с ним играть. Формирование социального статуса каждого ребенка во многом определяется тем, какие оценки ему дадут воспитатели. Например, дети не хотят играть с девочкой, которую постоянно ругают за то, что она медленно есть, хотя это обстоятельство не имеет отношения к ее возможностям как игрового партнера. </w:t>
      </w:r>
    </w:p>
    <w:p w:rsidR="00D05F69" w:rsidRPr="00B674EC" w:rsidRDefault="00D05F69" w:rsidP="00C655B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3FCB">
        <w:rPr>
          <w:rFonts w:ascii="Times New Roman" w:hAnsi="Times New Roman"/>
          <w:sz w:val="24"/>
          <w:szCs w:val="24"/>
          <w:u w:val="single"/>
        </w:rPr>
        <w:t>Негативные оценки</w:t>
      </w:r>
      <w:r w:rsidRPr="00B674EC">
        <w:rPr>
          <w:rFonts w:ascii="Times New Roman" w:hAnsi="Times New Roman"/>
          <w:sz w:val="24"/>
          <w:szCs w:val="24"/>
        </w:rPr>
        <w:t xml:space="preserve"> можно давать </w:t>
      </w:r>
      <w:r w:rsidRPr="00903FCB">
        <w:rPr>
          <w:rFonts w:ascii="Times New Roman" w:hAnsi="Times New Roman"/>
          <w:sz w:val="24"/>
          <w:szCs w:val="24"/>
          <w:u w:val="single"/>
        </w:rPr>
        <w:t>только поступкам ребенка</w:t>
      </w:r>
      <w:r w:rsidRPr="00B674EC">
        <w:rPr>
          <w:rFonts w:ascii="Times New Roman" w:hAnsi="Times New Roman"/>
          <w:sz w:val="24"/>
          <w:szCs w:val="24"/>
        </w:rPr>
        <w:t xml:space="preserve">, а не ему самому, и только </w:t>
      </w:r>
      <w:r w:rsidRPr="00903FCB">
        <w:rPr>
          <w:rFonts w:ascii="Times New Roman" w:hAnsi="Times New Roman"/>
          <w:sz w:val="24"/>
          <w:szCs w:val="24"/>
          <w:u w:val="single"/>
        </w:rPr>
        <w:t>"с глазу на глаз"</w:t>
      </w:r>
      <w:r w:rsidRPr="00B674EC">
        <w:rPr>
          <w:rFonts w:ascii="Times New Roman" w:hAnsi="Times New Roman"/>
          <w:sz w:val="24"/>
          <w:szCs w:val="24"/>
        </w:rPr>
        <w:t xml:space="preserve">, а не при всех. </w:t>
      </w:r>
    </w:p>
    <w:p w:rsidR="00D05F69" w:rsidRPr="00B674EC" w:rsidRDefault="00D05F69" w:rsidP="00C655B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74EC">
        <w:rPr>
          <w:rFonts w:ascii="Times New Roman" w:hAnsi="Times New Roman"/>
          <w:sz w:val="24"/>
          <w:szCs w:val="24"/>
        </w:rPr>
        <w:t xml:space="preserve">Дети </w:t>
      </w:r>
      <w:r w:rsidRPr="00903FCB">
        <w:rPr>
          <w:rFonts w:ascii="Times New Roman" w:hAnsi="Times New Roman"/>
          <w:b/>
          <w:sz w:val="24"/>
          <w:szCs w:val="24"/>
        </w:rPr>
        <w:t>играют</w:t>
      </w:r>
      <w:r w:rsidRPr="00B674EC">
        <w:rPr>
          <w:rFonts w:ascii="Times New Roman" w:hAnsi="Times New Roman"/>
          <w:sz w:val="24"/>
          <w:szCs w:val="24"/>
        </w:rPr>
        <w:t xml:space="preserve"> небольшими группами </w:t>
      </w:r>
      <w:r w:rsidRPr="00903FCB">
        <w:rPr>
          <w:rFonts w:ascii="Times New Roman" w:hAnsi="Times New Roman"/>
          <w:b/>
          <w:sz w:val="24"/>
          <w:szCs w:val="24"/>
        </w:rPr>
        <w:t>от двух до пяти человек</w:t>
      </w:r>
      <w:r w:rsidRPr="00B674EC">
        <w:rPr>
          <w:rFonts w:ascii="Times New Roman" w:hAnsi="Times New Roman"/>
          <w:sz w:val="24"/>
          <w:szCs w:val="24"/>
        </w:rPr>
        <w:t xml:space="preserve">. Иногда эти группы становятся постоянными по составу. Таким образом появляются первые друзья - те, с кем у ребенка лучше всего налаживается взаимопонимание. </w:t>
      </w:r>
    </w:p>
    <w:p w:rsidR="00D05F69" w:rsidRPr="00B674EC" w:rsidRDefault="00D05F69" w:rsidP="00C655B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74EC">
        <w:rPr>
          <w:rFonts w:ascii="Times New Roman" w:hAnsi="Times New Roman"/>
          <w:sz w:val="24"/>
          <w:szCs w:val="24"/>
        </w:rPr>
        <w:t xml:space="preserve">Участие взрослого в играх детей полезно при выполнении следующих условий: </w:t>
      </w:r>
    </w:p>
    <w:p w:rsidR="00D05F69" w:rsidRPr="00B674EC" w:rsidRDefault="00D05F69" w:rsidP="00C655B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74EC">
        <w:rPr>
          <w:rFonts w:ascii="Times New Roman" w:hAnsi="Times New Roman"/>
          <w:sz w:val="24"/>
          <w:szCs w:val="24"/>
        </w:rPr>
        <w:t xml:space="preserve">Дети сами приглашают взрослого в игру или добровольно соглашаются на его участие </w:t>
      </w:r>
    </w:p>
    <w:p w:rsidR="00D05F69" w:rsidRPr="00B674EC" w:rsidRDefault="00D05F69" w:rsidP="00C655B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74EC">
        <w:rPr>
          <w:rFonts w:ascii="Times New Roman" w:hAnsi="Times New Roman"/>
          <w:sz w:val="24"/>
          <w:szCs w:val="24"/>
        </w:rPr>
        <w:t xml:space="preserve">Сюжет и ход игры, а также роль, которую взрослый будет играть, определяют сами дети. </w:t>
      </w:r>
    </w:p>
    <w:p w:rsidR="00D05F69" w:rsidRPr="00B674EC" w:rsidRDefault="00D05F69" w:rsidP="00C655B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74EC">
        <w:rPr>
          <w:rFonts w:ascii="Times New Roman" w:hAnsi="Times New Roman"/>
          <w:sz w:val="24"/>
          <w:szCs w:val="24"/>
        </w:rPr>
        <w:t xml:space="preserve">Характер исполнения роли также определяется детьми: "Ты будешь дочка. Ты не хочешь есть суп. А я тебя буду ругать!". Недопустимо диктовать детям, как и во что они должны играть, навязывать им свои сюжеты. Развивающий потенциал игры заключается именно в том, что это единственная самостоятельная, организуемая детьми деятельность. В своих ролевых играх дети любят строить дом. Давайте им возможность, используя мебель и ткани, создавать домики, укрытия, "пещерки". </w:t>
      </w:r>
    </w:p>
    <w:p w:rsidR="00D05F69" w:rsidRPr="00B674EC" w:rsidRDefault="00D05F69" w:rsidP="00C655B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5F69" w:rsidRPr="00B674EC" w:rsidRDefault="00D05F69" w:rsidP="00C655B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74EC">
        <w:rPr>
          <w:rFonts w:ascii="Times New Roman" w:hAnsi="Times New Roman"/>
          <w:sz w:val="24"/>
          <w:szCs w:val="24"/>
        </w:rPr>
        <w:t xml:space="preserve">Четырехлетние дети </w:t>
      </w:r>
      <w:r w:rsidRPr="00903FCB">
        <w:rPr>
          <w:rFonts w:ascii="Times New Roman" w:hAnsi="Times New Roman"/>
          <w:b/>
          <w:sz w:val="24"/>
          <w:szCs w:val="24"/>
        </w:rPr>
        <w:t>обожают путешествия и приключения</w:t>
      </w:r>
      <w:r w:rsidRPr="00B674EC">
        <w:rPr>
          <w:rFonts w:ascii="Times New Roman" w:hAnsi="Times New Roman"/>
          <w:sz w:val="24"/>
          <w:szCs w:val="24"/>
        </w:rPr>
        <w:t xml:space="preserve">. Совершайте с ними прогулки за пределы двора и знакомой детской площадки. В теплое время года можно устраивать маленькие походы и "пикники". Расширяйте опыт ребенка за счет посильных экскурсий. Водите его смотреть здания необычной архитектуры, памятники красивые уголки природы. Выходите, если есть возможность, к реке или пруду, наблюдайте жизнь его обитателей. Расширяйте представления детей о труде взрослых. Проводите "экскурсии" на стройку, в магазин, парикмахерскую, в сбербанк, на почту и т.п. </w:t>
      </w:r>
    </w:p>
    <w:p w:rsidR="00D05F69" w:rsidRPr="00B674EC" w:rsidRDefault="00D05F69" w:rsidP="00C655B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5F69" w:rsidRDefault="00D05F69" w:rsidP="00903FC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74EC">
        <w:rPr>
          <w:rFonts w:ascii="Times New Roman" w:hAnsi="Times New Roman"/>
          <w:sz w:val="24"/>
          <w:szCs w:val="24"/>
        </w:rPr>
        <w:t xml:space="preserve">После четырех с половиной лет многие начинают проявлять </w:t>
      </w:r>
      <w:r w:rsidRPr="00903FCB">
        <w:rPr>
          <w:rFonts w:ascii="Times New Roman" w:hAnsi="Times New Roman"/>
          <w:b/>
          <w:sz w:val="24"/>
          <w:szCs w:val="24"/>
        </w:rPr>
        <w:t>активный интерес к буквам и цифрам.</w:t>
      </w:r>
      <w:r w:rsidRPr="00B674EC">
        <w:rPr>
          <w:rFonts w:ascii="Times New Roman" w:hAnsi="Times New Roman"/>
          <w:sz w:val="24"/>
          <w:szCs w:val="24"/>
        </w:rPr>
        <w:t xml:space="preserve"> Не тормозите искусственно процесс развития ребенка, однако не следует ставить задачу как можно скорее научить его читать. Занятия чтением должны согласовываться с темпом запоминания и степенью заинтересован</w:t>
      </w:r>
      <w:r>
        <w:rPr>
          <w:rFonts w:ascii="Times New Roman" w:hAnsi="Times New Roman"/>
          <w:sz w:val="24"/>
          <w:szCs w:val="24"/>
        </w:rPr>
        <w:t>ности малыша в таких занятиях.</w:t>
      </w:r>
    </w:p>
    <w:p w:rsidR="00D05F69" w:rsidRPr="00B674EC" w:rsidRDefault="00D05F69" w:rsidP="00903FC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D05F69" w:rsidRPr="00B674EC" w:rsidRDefault="00D05F69" w:rsidP="00C655B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3FCB">
        <w:rPr>
          <w:rFonts w:ascii="Times New Roman" w:hAnsi="Times New Roman"/>
          <w:sz w:val="24"/>
          <w:szCs w:val="24"/>
          <w:u w:val="single"/>
        </w:rPr>
        <w:t>Недостатки воспитания</w:t>
      </w:r>
      <w:r w:rsidRPr="00B674EC">
        <w:rPr>
          <w:rFonts w:ascii="Times New Roman" w:hAnsi="Times New Roman"/>
          <w:sz w:val="24"/>
          <w:szCs w:val="24"/>
        </w:rPr>
        <w:t xml:space="preserve"> к этому возрасту </w:t>
      </w:r>
      <w:r w:rsidRPr="00903FCB">
        <w:rPr>
          <w:rFonts w:ascii="Times New Roman" w:hAnsi="Times New Roman"/>
          <w:sz w:val="24"/>
          <w:szCs w:val="24"/>
          <w:u w:val="single"/>
        </w:rPr>
        <w:t>оформляются в устойчивые неприятные черты характера.</w:t>
      </w:r>
      <w:r w:rsidRPr="00B674EC">
        <w:rPr>
          <w:rFonts w:ascii="Times New Roman" w:hAnsi="Times New Roman"/>
          <w:sz w:val="24"/>
          <w:szCs w:val="24"/>
        </w:rPr>
        <w:t xml:space="preserve"> </w:t>
      </w:r>
      <w:r w:rsidRPr="00903FCB">
        <w:rPr>
          <w:rFonts w:ascii="Times New Roman" w:hAnsi="Times New Roman"/>
          <w:b/>
          <w:sz w:val="24"/>
          <w:szCs w:val="24"/>
        </w:rPr>
        <w:t>Мягко и неагрессивно корректируйте негативные проявления</w:t>
      </w:r>
      <w:r w:rsidRPr="00B674EC">
        <w:rPr>
          <w:rFonts w:ascii="Times New Roman" w:hAnsi="Times New Roman"/>
          <w:sz w:val="24"/>
          <w:szCs w:val="24"/>
        </w:rPr>
        <w:t>. Оценивайте поступок ребенка, а не его личность в целом. Если малыш не захотел поделиться конфетами с другом, "пожадничал", он должен сам понять это, но ни в коем случае не обобщайте, не называйте его жадным.</w:t>
      </w:r>
    </w:p>
    <w:p w:rsidR="00D05F69" w:rsidRPr="00B674EC" w:rsidRDefault="00D05F69" w:rsidP="00C655B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74EC">
        <w:rPr>
          <w:rFonts w:ascii="Times New Roman" w:hAnsi="Times New Roman"/>
          <w:sz w:val="24"/>
          <w:szCs w:val="24"/>
        </w:rPr>
        <w:t xml:space="preserve"> </w:t>
      </w:r>
    </w:p>
    <w:p w:rsidR="00D05F69" w:rsidRDefault="00D05F69" w:rsidP="00C655BD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16A47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7" o:spid="_x0000_i1028" type="#_x0000_t75" style="width:85.5pt;height:85.5pt;visibility:visible">
            <v:imagedata r:id="rId7" o:title=""/>
          </v:shape>
        </w:pict>
      </w:r>
    </w:p>
    <w:p w:rsidR="00D05F69" w:rsidRPr="00C655BD" w:rsidRDefault="00D05F69" w:rsidP="00C655BD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C655BD">
        <w:rPr>
          <w:rFonts w:ascii="Times New Roman" w:hAnsi="Times New Roman"/>
          <w:b/>
          <w:sz w:val="28"/>
          <w:szCs w:val="28"/>
        </w:rPr>
        <w:t>Успехов в воспитании Ваших детей!</w:t>
      </w:r>
    </w:p>
    <w:p w:rsidR="00D05F69" w:rsidRPr="00C655BD" w:rsidRDefault="00D05F69" w:rsidP="00903FCB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D05F69" w:rsidRPr="00C655BD" w:rsidRDefault="00D05F69" w:rsidP="00C655BD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655BD">
        <w:rPr>
          <w:rFonts w:ascii="Times New Roman" w:hAnsi="Times New Roman"/>
          <w:b/>
          <w:sz w:val="24"/>
          <w:szCs w:val="24"/>
        </w:rPr>
        <w:t xml:space="preserve">Благодарю за внимание! </w:t>
      </w:r>
    </w:p>
    <w:p w:rsidR="00D05F69" w:rsidRPr="00C655BD" w:rsidRDefault="00D05F69" w:rsidP="00903FCB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05F69" w:rsidRPr="00C655BD" w:rsidRDefault="00D05F69" w:rsidP="00C655B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55BD">
        <w:rPr>
          <w:rFonts w:ascii="Times New Roman" w:hAnsi="Times New Roman"/>
          <w:sz w:val="24"/>
          <w:szCs w:val="24"/>
        </w:rPr>
        <w:t>С уважением Бугуцкая Е.Н.!</w:t>
      </w:r>
    </w:p>
    <w:p w:rsidR="00D05F69" w:rsidRPr="00C655BD" w:rsidRDefault="00D05F69" w:rsidP="00C655B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5F69" w:rsidRPr="00C655BD" w:rsidRDefault="00D05F69" w:rsidP="00C655BD">
      <w:pPr>
        <w:spacing w:after="0" w:line="36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C655BD">
        <w:rPr>
          <w:rFonts w:ascii="Times New Roman" w:hAnsi="Times New Roman"/>
          <w:sz w:val="24"/>
          <w:szCs w:val="24"/>
        </w:rPr>
        <w:t>15.08.2016</w:t>
      </w:r>
    </w:p>
    <w:p w:rsidR="00D05F69" w:rsidRPr="00B674EC" w:rsidRDefault="00D05F69" w:rsidP="00C655B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D05F69" w:rsidRPr="00B674EC" w:rsidSect="00043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haroni">
    <w:panose1 w:val="00000000000000000000"/>
    <w:charset w:val="B1"/>
    <w:family w:val="auto"/>
    <w:notTrueType/>
    <w:pitch w:val="variable"/>
    <w:sig w:usb0="00000801" w:usb1="00000000" w:usb2="00000000" w:usb3="00000000" w:csb0="0000002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4B2C"/>
    <w:rsid w:val="00043567"/>
    <w:rsid w:val="00074B2C"/>
    <w:rsid w:val="003E42F6"/>
    <w:rsid w:val="00516A47"/>
    <w:rsid w:val="007E0E02"/>
    <w:rsid w:val="00903FCB"/>
    <w:rsid w:val="00993AAD"/>
    <w:rsid w:val="009B55B5"/>
    <w:rsid w:val="00B674EC"/>
    <w:rsid w:val="00C655BD"/>
    <w:rsid w:val="00D05F69"/>
    <w:rsid w:val="00DF24CA"/>
    <w:rsid w:val="00EC331B"/>
    <w:rsid w:val="00FD4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56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674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674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5</Pages>
  <Words>1132</Words>
  <Characters>6457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пчелка</dc:creator>
  <cp:keywords/>
  <dc:description/>
  <cp:lastModifiedBy>Admin</cp:lastModifiedBy>
  <cp:revision>8</cp:revision>
  <dcterms:created xsi:type="dcterms:W3CDTF">2016-08-14T20:56:00Z</dcterms:created>
  <dcterms:modified xsi:type="dcterms:W3CDTF">2016-09-30T07:27:00Z</dcterms:modified>
</cp:coreProperties>
</file>